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4EE88" w14:textId="77777777" w:rsidR="00891B66" w:rsidRDefault="00891B66" w:rsidP="00891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DOLLYNG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6EF9872" w14:textId="77777777" w:rsidR="00891B66" w:rsidRDefault="00891B66" w:rsidP="00891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Wotton Fitzpaine, Dorset. Husbandman.</w:t>
      </w:r>
    </w:p>
    <w:p w14:paraId="20B81A5E" w14:textId="77777777" w:rsidR="00891B66" w:rsidRDefault="00891B66" w:rsidP="00891B66">
      <w:pPr>
        <w:rPr>
          <w:rFonts w:ascii="Times New Roman" w:hAnsi="Times New Roman" w:cs="Times New Roman"/>
          <w:sz w:val="24"/>
          <w:szCs w:val="24"/>
        </w:rPr>
      </w:pPr>
    </w:p>
    <w:p w14:paraId="51D85087" w14:textId="77777777" w:rsidR="00891B66" w:rsidRDefault="00891B66" w:rsidP="00891B66">
      <w:pPr>
        <w:rPr>
          <w:rFonts w:ascii="Times New Roman" w:hAnsi="Times New Roman" w:cs="Times New Roman"/>
          <w:sz w:val="24"/>
          <w:szCs w:val="24"/>
        </w:rPr>
      </w:pPr>
    </w:p>
    <w:p w14:paraId="729636B6" w14:textId="77777777" w:rsidR="00891B66" w:rsidRDefault="00891B66" w:rsidP="00891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occurs in the Plea Rolls.</w:t>
      </w:r>
    </w:p>
    <w:p w14:paraId="07BDE4FF" w14:textId="77777777" w:rsidR="00891B66" w:rsidRDefault="00891B66" w:rsidP="00891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(https://waalt.uh.edu/index.php/CP40/861)</w:t>
      </w:r>
    </w:p>
    <w:p w14:paraId="1B06CE4D" w14:textId="77777777" w:rsidR="00891B66" w:rsidRDefault="00891B66" w:rsidP="00891B66">
      <w:pPr>
        <w:rPr>
          <w:rFonts w:ascii="Times New Roman" w:hAnsi="Times New Roman" w:cs="Times New Roman"/>
          <w:sz w:val="24"/>
          <w:szCs w:val="24"/>
        </w:rPr>
      </w:pPr>
    </w:p>
    <w:p w14:paraId="6F251445" w14:textId="77777777" w:rsidR="00891B66" w:rsidRDefault="00891B66" w:rsidP="00891B66">
      <w:pPr>
        <w:rPr>
          <w:rFonts w:ascii="Times New Roman" w:hAnsi="Times New Roman" w:cs="Times New Roman"/>
          <w:sz w:val="24"/>
          <w:szCs w:val="24"/>
        </w:rPr>
      </w:pPr>
    </w:p>
    <w:p w14:paraId="7C879306" w14:textId="77777777" w:rsidR="00891B66" w:rsidRDefault="00891B66" w:rsidP="00891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2022</w:t>
      </w:r>
    </w:p>
    <w:p w14:paraId="0B66EB7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7916F" w14:textId="77777777" w:rsidR="00891B66" w:rsidRDefault="00891B66" w:rsidP="009139A6">
      <w:r>
        <w:separator/>
      </w:r>
    </w:p>
  </w:endnote>
  <w:endnote w:type="continuationSeparator" w:id="0">
    <w:p w14:paraId="44B874F1" w14:textId="77777777" w:rsidR="00891B66" w:rsidRDefault="00891B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8F2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BEE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C5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48103" w14:textId="77777777" w:rsidR="00891B66" w:rsidRDefault="00891B66" w:rsidP="009139A6">
      <w:r>
        <w:separator/>
      </w:r>
    </w:p>
  </w:footnote>
  <w:footnote w:type="continuationSeparator" w:id="0">
    <w:p w14:paraId="5C236748" w14:textId="77777777" w:rsidR="00891B66" w:rsidRDefault="00891B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1CB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5D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590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B66"/>
    <w:rsid w:val="000666E0"/>
    <w:rsid w:val="002510B7"/>
    <w:rsid w:val="005C130B"/>
    <w:rsid w:val="00826F5C"/>
    <w:rsid w:val="00891B6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2221F"/>
  <w15:chartTrackingRefBased/>
  <w15:docId w15:val="{E5090022-587F-4D28-AB4A-43C6DF6F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B6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2022-01-14T12:06:00Z</dcterms:created>
  <dcterms:modified xsi:type="dcterms:W3CDTF">2022-01-14T12:06:00Z</dcterms:modified>
</cp:coreProperties>
</file>